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8388CB" w14:textId="77777777" w:rsidR="006B2F86" w:rsidRDefault="00883073" w:rsidP="00E71FC3">
      <w:pPr>
        <w:pStyle w:val="NoSpacing"/>
      </w:pPr>
      <w:r>
        <w:rPr>
          <w:u w:val="single"/>
        </w:rPr>
        <w:t>Master John FENWYK</w:t>
      </w:r>
      <w:r>
        <w:t xml:space="preserve">   </w:t>
      </w:r>
      <w:proofErr w:type="gramStart"/>
      <w:r>
        <w:t xml:space="preserve">   (</w:t>
      </w:r>
      <w:proofErr w:type="gramEnd"/>
      <w:r>
        <w:t>fl.1429)</w:t>
      </w:r>
    </w:p>
    <w:p w14:paraId="6023B813" w14:textId="77777777" w:rsidR="00883073" w:rsidRDefault="00883073" w:rsidP="00E71FC3">
      <w:pPr>
        <w:pStyle w:val="NoSpacing"/>
      </w:pPr>
    </w:p>
    <w:p w14:paraId="5559930F" w14:textId="77777777" w:rsidR="00883073" w:rsidRDefault="00883073" w:rsidP="00E71FC3">
      <w:pPr>
        <w:pStyle w:val="NoSpacing"/>
      </w:pPr>
    </w:p>
    <w:p w14:paraId="686B7E57" w14:textId="77777777" w:rsidR="00883073" w:rsidRDefault="00883073" w:rsidP="00E71FC3">
      <w:pPr>
        <w:pStyle w:val="NoSpacing"/>
      </w:pPr>
      <w:r>
        <w:t>22 Dec.1429</w:t>
      </w:r>
      <w:r>
        <w:tab/>
        <w:t>He was a witness of the Will of Roger Thornton, senior, of Newcastle-</w:t>
      </w:r>
    </w:p>
    <w:p w14:paraId="7EDAABEA" w14:textId="77777777" w:rsidR="00883073" w:rsidRDefault="00883073" w:rsidP="00E71FC3">
      <w:pPr>
        <w:pStyle w:val="NoSpacing"/>
      </w:pPr>
      <w:r>
        <w:tab/>
      </w:r>
      <w:r>
        <w:tab/>
        <w:t>upon-Tyne(q.v.).</w:t>
      </w:r>
      <w:r>
        <w:tab/>
      </w:r>
    </w:p>
    <w:p w14:paraId="260227D2" w14:textId="36A4A1A4" w:rsidR="00883073" w:rsidRDefault="00883073" w:rsidP="00E71FC3">
      <w:pPr>
        <w:pStyle w:val="NoSpacing"/>
      </w:pPr>
      <w:r>
        <w:tab/>
      </w:r>
      <w:r>
        <w:tab/>
        <w:t>(</w:t>
      </w:r>
      <w:hyperlink r:id="rId6" w:history="1">
        <w:r w:rsidRPr="0035183C">
          <w:rPr>
            <w:rStyle w:val="Hyperlink"/>
          </w:rPr>
          <w:t>http://users.trytel.com/tristan/towns/florilegium/lifecycle/lcdth11.html</w:t>
        </w:r>
      </w:hyperlink>
      <w:r>
        <w:t>)</w:t>
      </w:r>
    </w:p>
    <w:p w14:paraId="15B56B8C" w14:textId="77777777" w:rsidR="00863ADC" w:rsidRDefault="00863ADC" w:rsidP="00863ADC">
      <w:pPr>
        <w:pStyle w:val="NoSpacing"/>
      </w:pPr>
      <w:r>
        <w:t>22 Dec.1429</w:t>
      </w:r>
      <w:r>
        <w:tab/>
        <w:t>Richard Thornton, senior, of Newcastle-upon-Tyne(q.v.) bequeathed</w:t>
      </w:r>
    </w:p>
    <w:p w14:paraId="6BEB9E91" w14:textId="77777777" w:rsidR="00863ADC" w:rsidRDefault="00863ADC" w:rsidP="00863ADC">
      <w:pPr>
        <w:pStyle w:val="NoSpacing"/>
      </w:pPr>
      <w:r>
        <w:tab/>
      </w:r>
      <w:r>
        <w:tab/>
        <w:t>him £10.</w:t>
      </w:r>
    </w:p>
    <w:p w14:paraId="492F102B" w14:textId="77777777" w:rsidR="00863ADC" w:rsidRDefault="00863ADC" w:rsidP="00863ADC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http://users.trytel.com/tristan/towns/florilegium/lifecycle/lcdth11.html</w:t>
        </w:r>
      </w:hyperlink>
      <w:r>
        <w:t>)</w:t>
      </w:r>
    </w:p>
    <w:p w14:paraId="64D9E1B9" w14:textId="77777777" w:rsidR="00863ADC" w:rsidRDefault="00863ADC" w:rsidP="00E71FC3">
      <w:pPr>
        <w:pStyle w:val="NoSpacing"/>
      </w:pPr>
    </w:p>
    <w:p w14:paraId="3BBE67D9" w14:textId="77777777" w:rsidR="00883073" w:rsidRDefault="00883073" w:rsidP="00E71FC3">
      <w:pPr>
        <w:pStyle w:val="NoSpacing"/>
      </w:pPr>
    </w:p>
    <w:p w14:paraId="12A2D164" w14:textId="77777777" w:rsidR="00883073" w:rsidRDefault="00883073" w:rsidP="00E71FC3">
      <w:pPr>
        <w:pStyle w:val="NoSpacing"/>
      </w:pPr>
    </w:p>
    <w:p w14:paraId="0B47AFD7" w14:textId="5BC1CAC7" w:rsidR="00883073" w:rsidRDefault="00883073" w:rsidP="00E71FC3">
      <w:pPr>
        <w:pStyle w:val="NoSpacing"/>
      </w:pPr>
      <w:r>
        <w:t xml:space="preserve">17 May 2018 </w:t>
      </w:r>
    </w:p>
    <w:p w14:paraId="348D122E" w14:textId="36B1C44D" w:rsidR="00863ADC" w:rsidRPr="00883073" w:rsidRDefault="00863ADC" w:rsidP="00E71FC3">
      <w:pPr>
        <w:pStyle w:val="NoSpacing"/>
      </w:pPr>
      <w:r>
        <w:t>26 January 2019</w:t>
      </w:r>
      <w:bookmarkStart w:id="0" w:name="_GoBack"/>
      <w:bookmarkEnd w:id="0"/>
    </w:p>
    <w:sectPr w:rsidR="00863ADC" w:rsidRPr="0088307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4F89B2" w14:textId="77777777" w:rsidR="00883073" w:rsidRDefault="00883073" w:rsidP="00E71FC3">
      <w:pPr>
        <w:spacing w:after="0" w:line="240" w:lineRule="auto"/>
      </w:pPr>
      <w:r>
        <w:separator/>
      </w:r>
    </w:p>
  </w:endnote>
  <w:endnote w:type="continuationSeparator" w:id="0">
    <w:p w14:paraId="4559CF2E" w14:textId="77777777" w:rsidR="00883073" w:rsidRDefault="0088307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B9BD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317BA8" w14:textId="77777777" w:rsidR="00883073" w:rsidRDefault="00883073" w:rsidP="00E71FC3">
      <w:pPr>
        <w:spacing w:after="0" w:line="240" w:lineRule="auto"/>
      </w:pPr>
      <w:r>
        <w:separator/>
      </w:r>
    </w:p>
  </w:footnote>
  <w:footnote w:type="continuationSeparator" w:id="0">
    <w:p w14:paraId="2C95CF21" w14:textId="77777777" w:rsidR="00883073" w:rsidRDefault="0088307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073"/>
    <w:rsid w:val="001A7C09"/>
    <w:rsid w:val="00577BD5"/>
    <w:rsid w:val="00656CBA"/>
    <w:rsid w:val="006A1F77"/>
    <w:rsid w:val="00733BE7"/>
    <w:rsid w:val="00863ADC"/>
    <w:rsid w:val="0088307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15ACBF"/>
  <w15:chartTrackingRefBased/>
  <w15:docId w15:val="{28B8C8BB-F5D1-4989-B305-08DE7C155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88307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users.trytel.com/tristan/towns/florilegium/lifecycle/lcdth11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users.trytel.com/tristan/towns/florilegium/lifecycle/lcdth11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2018-05-17T09:24:00Z</dcterms:created>
  <dcterms:modified xsi:type="dcterms:W3CDTF">2019-01-26T15:26:00Z</dcterms:modified>
</cp:coreProperties>
</file>